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44EB" w:rsidRDefault="007644EB" w:rsidP="007644E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WHYTYNG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(fl.1433)</w:t>
      </w:r>
    </w:p>
    <w:p w:rsidR="007644EB" w:rsidRDefault="007644EB" w:rsidP="007644E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Bratoft, Lindsey.</w:t>
      </w:r>
      <w:bookmarkStart w:id="0" w:name="_GoBack"/>
      <w:bookmarkEnd w:id="0"/>
    </w:p>
    <w:p w:rsidR="007644EB" w:rsidRDefault="007644EB" w:rsidP="007644E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644EB" w:rsidRDefault="007644EB" w:rsidP="007644E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644EB" w:rsidRDefault="007644EB" w:rsidP="007644E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Sep.1433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Alford, Lincolnshire,</w:t>
      </w:r>
    </w:p>
    <w:p w:rsidR="007644EB" w:rsidRDefault="007644EB" w:rsidP="007644E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 of the late Thomas Griffith(q.v.).</w:t>
      </w:r>
    </w:p>
    <w:p w:rsidR="007644EB" w:rsidRDefault="007644EB" w:rsidP="007644E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 24-195)</w:t>
      </w:r>
    </w:p>
    <w:p w:rsidR="007644EB" w:rsidRDefault="007644EB" w:rsidP="007644E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644EB" w:rsidRDefault="007644EB" w:rsidP="007644E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7644EB" w:rsidRDefault="007644EB" w:rsidP="007644E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May 2016</w:t>
      </w:r>
    </w:p>
    <w:sectPr w:rsidR="006B2F86" w:rsidRPr="007644E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44EB" w:rsidRDefault="007644EB" w:rsidP="00E71FC3">
      <w:pPr>
        <w:spacing w:after="0" w:line="240" w:lineRule="auto"/>
      </w:pPr>
      <w:r>
        <w:separator/>
      </w:r>
    </w:p>
  </w:endnote>
  <w:endnote w:type="continuationSeparator" w:id="0">
    <w:p w:rsidR="007644EB" w:rsidRDefault="007644E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44EB" w:rsidRDefault="007644EB" w:rsidP="00E71FC3">
      <w:pPr>
        <w:spacing w:after="0" w:line="240" w:lineRule="auto"/>
      </w:pPr>
      <w:r>
        <w:separator/>
      </w:r>
    </w:p>
  </w:footnote>
  <w:footnote w:type="continuationSeparator" w:id="0">
    <w:p w:rsidR="007644EB" w:rsidRDefault="007644E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4EB"/>
    <w:rsid w:val="007644EB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2A9E0F"/>
  <w15:chartTrackingRefBased/>
  <w15:docId w15:val="{E3584BA5-5907-4869-9DCC-66B0F7EED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564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2016-05-13T20:04:00Z</dcterms:created>
  <dcterms:modified xsi:type="dcterms:W3CDTF">2016-05-13T20:07:00Z</dcterms:modified>
</cp:coreProperties>
</file>